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04F1F" w14:textId="77777777" w:rsidR="005F6CCC" w:rsidRDefault="005F6CCC" w:rsidP="005F6C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FERROUR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8680F56" w14:textId="77777777" w:rsidR="005F6CCC" w:rsidRDefault="005F6CCC" w:rsidP="005F6C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B211D1F" w14:textId="77777777" w:rsidR="005F6CCC" w:rsidRDefault="005F6CCC" w:rsidP="005F6C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672804" w14:textId="77777777" w:rsidR="005F6CCC" w:rsidRDefault="005F6CCC" w:rsidP="005F6C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0772819" w14:textId="77777777" w:rsidR="005F6CCC" w:rsidRDefault="005F6CCC" w:rsidP="005F6CC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64A30A8" w14:textId="77777777" w:rsidR="005F6CCC" w:rsidRPr="00065994" w:rsidRDefault="005F6CCC" w:rsidP="005F6C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5739743F" w14:textId="77777777" w:rsidR="005F6CCC" w:rsidRPr="00065994" w:rsidRDefault="005F6CCC" w:rsidP="005F6CC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22D7F36" w14:textId="77777777" w:rsidR="005F6CCC" w:rsidRDefault="005F6CCC" w:rsidP="005F6C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6760ACB" w14:textId="77777777" w:rsidR="005F6CCC" w:rsidRDefault="005F6CCC" w:rsidP="005F6CCC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</w:t>
      </w:r>
    </w:p>
    <w:p w14:paraId="6988CEDB" w14:textId="77777777" w:rsidR="005F6CCC" w:rsidRDefault="005F6CCC" w:rsidP="005F6CCC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074A1D8" w14:textId="77777777" w:rsidR="005F6CCC" w:rsidRDefault="005F6CCC" w:rsidP="005F6CCC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2023</w:t>
      </w:r>
    </w:p>
    <w:p w14:paraId="1DBD03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21A47" w14:textId="77777777" w:rsidR="005F6CCC" w:rsidRDefault="005F6CCC" w:rsidP="009139A6">
      <w:r>
        <w:separator/>
      </w:r>
    </w:p>
  </w:endnote>
  <w:endnote w:type="continuationSeparator" w:id="0">
    <w:p w14:paraId="1743D6B9" w14:textId="77777777" w:rsidR="005F6CCC" w:rsidRDefault="005F6C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A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E77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C9A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9F0AC" w14:textId="77777777" w:rsidR="005F6CCC" w:rsidRDefault="005F6CCC" w:rsidP="009139A6">
      <w:r>
        <w:separator/>
      </w:r>
    </w:p>
  </w:footnote>
  <w:footnote w:type="continuationSeparator" w:id="0">
    <w:p w14:paraId="2949528D" w14:textId="77777777" w:rsidR="005F6CCC" w:rsidRDefault="005F6C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BD6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7B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D4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CCC"/>
    <w:rsid w:val="000666E0"/>
    <w:rsid w:val="002510B7"/>
    <w:rsid w:val="005C130B"/>
    <w:rsid w:val="005F6CC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3E088"/>
  <w15:chartTrackingRefBased/>
  <w15:docId w15:val="{298915AF-B601-450E-A558-C7515A74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2023-07-15T19:52:00Z</dcterms:created>
  <dcterms:modified xsi:type="dcterms:W3CDTF">2023-07-15T19:53:00Z</dcterms:modified>
</cp:coreProperties>
</file>